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BA094D" w:rsidRPr="00CA0739"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  <w:rPr>
                <w:b/>
                <w:bCs/>
                <w:color w:val="00B050"/>
                <w:sz w:val="24"/>
                <w:szCs w:val="24"/>
              </w:rPr>
            </w:pPr>
            <w:r w:rsidRPr="00CA0739">
              <w:rPr>
                <w:b/>
                <w:bCs/>
                <w:color w:val="00B050"/>
                <w:sz w:val="24"/>
                <w:szCs w:val="24"/>
              </w:rPr>
              <w:t>LUNI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rPr>
                <w:b/>
                <w:bCs/>
                <w:color w:val="00B050"/>
                <w:sz w:val="24"/>
                <w:szCs w:val="24"/>
              </w:rPr>
              <w:t>D.A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13-14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14-15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15-16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16-17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17-18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18-19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19-20</w:t>
            </w:r>
          </w:p>
        </w:tc>
      </w:tr>
      <w:tr w:rsidR="00BA094D" w:rsidRPr="00CA0739"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IX A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CH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TABU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MAT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FLOCEA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BIO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TURC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FIZ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STRAT.O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ROM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HAPE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ROM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HAPE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IST</w:t>
            </w:r>
          </w:p>
          <w:p w:rsidR="00BA094D" w:rsidRPr="00CA0739" w:rsidRDefault="00BA094D" w:rsidP="00CA0739">
            <w:pPr>
              <w:spacing w:after="0" w:line="240" w:lineRule="auto"/>
            </w:pPr>
            <w:r>
              <w:t>ATOMEI</w:t>
            </w:r>
          </w:p>
        </w:tc>
      </w:tr>
      <w:tr w:rsidR="00BA094D" w:rsidRPr="00CA0739"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IX B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MAT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BUSU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ROM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STAN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E+G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NIC+SMO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CH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TABU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FIZ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MAX.V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ROM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STAN</w:t>
            </w:r>
          </w:p>
        </w:tc>
        <w:tc>
          <w:tcPr>
            <w:tcW w:w="1197" w:type="dxa"/>
          </w:tcPr>
          <w:p w:rsidR="00BA094D" w:rsidRDefault="00BA094D" w:rsidP="00CA0739">
            <w:pPr>
              <w:spacing w:after="0" w:line="240" w:lineRule="auto"/>
            </w:pPr>
            <w:r>
              <w:t>BIO</w:t>
            </w:r>
          </w:p>
          <w:p w:rsidR="00BA094D" w:rsidRPr="00CA0739" w:rsidRDefault="00BA094D" w:rsidP="00CA0739">
            <w:pPr>
              <w:spacing w:after="0" w:line="240" w:lineRule="auto"/>
            </w:pPr>
            <w:r>
              <w:t>TURC</w:t>
            </w:r>
          </w:p>
        </w:tc>
      </w:tr>
      <w:tr w:rsidR="00BA094D" w:rsidRPr="00CA0739"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 xml:space="preserve"> IX C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E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NIC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ROM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IENC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LOG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OLARU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M1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SANDU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M2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HRAP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M1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SANDU</w:t>
            </w:r>
          </w:p>
        </w:tc>
      </w:tr>
      <w:tr w:rsidR="00BA094D" w:rsidRPr="00CA0739"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IX D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MAT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CEN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FIZ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STRAT.O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ROM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SMO</w:t>
            </w:r>
          </w:p>
        </w:tc>
        <w:tc>
          <w:tcPr>
            <w:tcW w:w="1197" w:type="dxa"/>
          </w:tcPr>
          <w:p w:rsidR="00BA094D" w:rsidRDefault="00BA094D" w:rsidP="00CA0739">
            <w:pPr>
              <w:spacing w:after="0" w:line="240" w:lineRule="auto"/>
            </w:pPr>
            <w:r w:rsidRPr="00CA0739">
              <w:t>M3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CHIP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ED.FIZ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HREBE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M3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CHIP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BIO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TURC</w:t>
            </w:r>
          </w:p>
        </w:tc>
      </w:tr>
      <w:tr w:rsidR="00BA094D" w:rsidRPr="00CA0739"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IX E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M2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TRUF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FIZ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STRAT.O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ED.FIZ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HREBE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REL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ROM.P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ROM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IENC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CH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TURT</w:t>
            </w:r>
          </w:p>
        </w:tc>
      </w:tr>
      <w:tr w:rsidR="00BA094D" w:rsidRPr="00CA0739"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IX F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MAT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ISAC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M1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VRANC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CH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TURT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IST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BUDA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E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NIC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M1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RISCA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</w:p>
        </w:tc>
      </w:tr>
      <w:tr w:rsidR="00BA094D" w:rsidRPr="00CA0739"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IF G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MAT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NEG</w:t>
            </w:r>
          </w:p>
        </w:tc>
        <w:tc>
          <w:tcPr>
            <w:tcW w:w="1197" w:type="dxa"/>
          </w:tcPr>
          <w:p w:rsidR="00BA094D" w:rsidRDefault="00BA094D" w:rsidP="00CA0739">
            <w:pPr>
              <w:spacing w:after="0" w:line="240" w:lineRule="auto"/>
            </w:pPr>
            <w:r>
              <w:t>M3</w:t>
            </w:r>
          </w:p>
          <w:p w:rsidR="00BA094D" w:rsidRPr="00CA0739" w:rsidRDefault="00BA094D" w:rsidP="00CA0739">
            <w:pPr>
              <w:spacing w:after="0" w:line="240" w:lineRule="auto"/>
            </w:pPr>
            <w:r>
              <w:t>RISCA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M1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RISCA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ROM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SMO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M1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SFIC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M1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SFIC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</w:p>
        </w:tc>
      </w:tr>
      <w:tr w:rsidR="00BA094D" w:rsidRPr="00CA0739"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IX H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ROM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SMO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FR+E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MUR+OTT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REL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ROM.P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CH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TURT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M2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SIC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BIO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BOB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M1</w:t>
            </w:r>
          </w:p>
        </w:tc>
      </w:tr>
      <w:tr w:rsidR="00BA094D" w:rsidRPr="00CA0739"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IX I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M2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LAZA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MAT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BUSU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M1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CHEAB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GEO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PANT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LOG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OLARU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M1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CHEAB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</w:p>
        </w:tc>
      </w:tr>
      <w:tr w:rsidR="00BA094D" w:rsidRPr="00CA0739"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IX J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M1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CHEAB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MAT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ISAC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ROM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STAN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E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NIC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GEO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PANT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REL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ROM.P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DIR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HREBE</w:t>
            </w:r>
          </w:p>
        </w:tc>
      </w:tr>
      <w:tr w:rsidR="00BA094D" w:rsidRPr="00CA0739"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IX K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FIZ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STRAT.O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MAT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ROM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M1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MUNT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M1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MUNT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M2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TIBU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E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NIC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LOG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OLARU</w:t>
            </w:r>
          </w:p>
        </w:tc>
      </w:tr>
      <w:tr w:rsidR="00BA094D" w:rsidRPr="00CA0739"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IX L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MAT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FLOCEA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ROM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POPA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FR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MUR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M1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SAM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M3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IOACHI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GEO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PANT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M1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SAM</w:t>
            </w:r>
          </w:p>
        </w:tc>
      </w:tr>
      <w:tr w:rsidR="00BA094D" w:rsidRPr="00CA0739"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IX M</w:t>
            </w:r>
          </w:p>
        </w:tc>
        <w:tc>
          <w:tcPr>
            <w:tcW w:w="1197" w:type="dxa"/>
          </w:tcPr>
          <w:p w:rsidR="00BA094D" w:rsidRDefault="00BA094D" w:rsidP="00CA0739">
            <w:pPr>
              <w:spacing w:after="0" w:line="240" w:lineRule="auto"/>
            </w:pPr>
            <w:r>
              <w:t>BIO</w:t>
            </w:r>
          </w:p>
          <w:p w:rsidR="00BA094D" w:rsidRPr="00CA0739" w:rsidRDefault="00BA094D" w:rsidP="00CA0739">
            <w:pPr>
              <w:spacing w:after="0" w:line="240" w:lineRule="auto"/>
            </w:pPr>
            <w:r>
              <w:t>TURC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MAT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NEG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CH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TABU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REL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ROM.P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M1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MUNT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M1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MUNT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BIO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BOB</w:t>
            </w:r>
          </w:p>
        </w:tc>
      </w:tr>
      <w:tr w:rsidR="00BA094D" w:rsidRPr="00CA0739"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IX N</w:t>
            </w:r>
          </w:p>
        </w:tc>
        <w:tc>
          <w:tcPr>
            <w:tcW w:w="1197" w:type="dxa"/>
          </w:tcPr>
          <w:p w:rsidR="00BA094D" w:rsidRDefault="00BA094D" w:rsidP="00CA0739">
            <w:pPr>
              <w:spacing w:after="0" w:line="240" w:lineRule="auto"/>
            </w:pPr>
            <w:r>
              <w:t>TIC</w:t>
            </w:r>
          </w:p>
          <w:p w:rsidR="00BA094D" w:rsidRPr="00CA0739" w:rsidRDefault="00BA094D" w:rsidP="00CA0739">
            <w:pPr>
              <w:spacing w:after="0" w:line="240" w:lineRule="auto"/>
            </w:pPr>
            <w:r>
              <w:t>PETRIUC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REL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ROM.P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M1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SAM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M2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ISTO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BIO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BOB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LOG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OLARU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DIR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ROM.P</w:t>
            </w:r>
          </w:p>
        </w:tc>
      </w:tr>
      <w:tr w:rsidR="00BA094D" w:rsidRPr="00CA0739"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IX O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ED.FIZ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PUR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FR+E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MUR+OTT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MAT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ROM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BIO</w:t>
            </w:r>
          </w:p>
          <w:p w:rsidR="00BA094D" w:rsidRPr="00CA0739" w:rsidRDefault="00BA094D" w:rsidP="00CA0739">
            <w:pPr>
              <w:spacing w:after="0" w:line="240" w:lineRule="auto"/>
            </w:pPr>
            <w:r>
              <w:t>TAN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CH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TURT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M1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DORN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DIR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DORN</w:t>
            </w:r>
          </w:p>
        </w:tc>
      </w:tr>
      <w:tr w:rsidR="00BA094D" w:rsidRPr="00CA0739"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X A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ROM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IACOB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CH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TABU</w:t>
            </w:r>
          </w:p>
        </w:tc>
        <w:tc>
          <w:tcPr>
            <w:tcW w:w="1197" w:type="dxa"/>
          </w:tcPr>
          <w:p w:rsidR="00BA094D" w:rsidRDefault="00BA094D" w:rsidP="00CA0739">
            <w:pPr>
              <w:spacing w:after="0" w:line="240" w:lineRule="auto"/>
            </w:pPr>
            <w:r>
              <w:t>PSIHO</w:t>
            </w:r>
          </w:p>
          <w:p w:rsidR="00BA094D" w:rsidRPr="00CA0739" w:rsidRDefault="00BA094D" w:rsidP="00CA0739">
            <w:pPr>
              <w:spacing w:after="0" w:line="240" w:lineRule="auto"/>
            </w:pPr>
            <w:r>
              <w:t>BAGIU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MAT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FLOCEA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BIO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TURC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IST</w:t>
            </w:r>
          </w:p>
          <w:p w:rsidR="00BA094D" w:rsidRPr="00CA0739" w:rsidRDefault="00BA094D" w:rsidP="00CA0739">
            <w:pPr>
              <w:spacing w:after="0" w:line="240" w:lineRule="auto"/>
            </w:pPr>
            <w:r>
              <w:t>ATOMEI</w:t>
            </w:r>
          </w:p>
          <w:p w:rsidR="00BA094D" w:rsidRPr="00CA0739" w:rsidRDefault="00BA094D" w:rsidP="00CA0739">
            <w:pPr>
              <w:spacing w:after="0" w:line="240" w:lineRule="auto"/>
            </w:pP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PSIHO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BAGIU</w:t>
            </w:r>
          </w:p>
        </w:tc>
      </w:tr>
      <w:tr w:rsidR="00BA094D" w:rsidRPr="00CA0739"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X B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E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NIC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ED.FIZ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HREBE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FIZ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MAX.V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MAT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NEG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DIR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NEG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BIO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TURC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GEO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PANT</w:t>
            </w:r>
          </w:p>
        </w:tc>
      </w:tr>
      <w:tr w:rsidR="00BA094D" w:rsidRPr="00CA0739"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X C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EDA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IOACHI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MAT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NEG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M3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IRI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ROM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IENC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M2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IOACHI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</w:p>
        </w:tc>
      </w:tr>
      <w:tr w:rsidR="00BA094D" w:rsidRPr="00CA0739"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X D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IST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BUDA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MAT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FLOCEA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PSIHO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ROM.V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M1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SAM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M1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SAM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ROM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HAPE</w:t>
            </w:r>
          </w:p>
        </w:tc>
      </w:tr>
      <w:tr w:rsidR="00BA094D" w:rsidRPr="00CA0739"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X E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FIZ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MAX.V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GEO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STRUG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MAT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ISAC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M1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CHEAB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M1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CHEAB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CH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TABU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DIR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TABU</w:t>
            </w:r>
          </w:p>
        </w:tc>
      </w:tr>
      <w:tr w:rsidR="00BA094D" w:rsidRPr="00CA0739"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X F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EDA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SIC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MAT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CEN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FIZ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MAX.V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ROM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STAN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ED.FIZ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HREBE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M3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IRI</w:t>
            </w:r>
          </w:p>
        </w:tc>
      </w:tr>
      <w:tr w:rsidR="00BA094D" w:rsidRPr="00CA0739"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X G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M3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IRI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FIZ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MAX.V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GEO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STRUG</w:t>
            </w:r>
          </w:p>
        </w:tc>
        <w:tc>
          <w:tcPr>
            <w:tcW w:w="1197" w:type="dxa"/>
          </w:tcPr>
          <w:p w:rsidR="00BA094D" w:rsidRDefault="00BA094D" w:rsidP="00CA0739">
            <w:pPr>
              <w:spacing w:after="0" w:line="240" w:lineRule="auto"/>
            </w:pPr>
            <w:r w:rsidRPr="00CA0739">
              <w:t>BIO</w:t>
            </w:r>
          </w:p>
          <w:p w:rsidR="00BA094D" w:rsidRPr="00CA0739" w:rsidRDefault="00BA094D" w:rsidP="00CA0739">
            <w:pPr>
              <w:spacing w:after="0" w:line="240" w:lineRule="auto"/>
            </w:pPr>
            <w:r>
              <w:t>TURC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CH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TABU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PSIHO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ROM.V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</w:p>
        </w:tc>
      </w:tr>
      <w:tr w:rsidR="00BA094D" w:rsidRPr="00CA0739"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X H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M2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TRUF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MAT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CEN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ED.FIZ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HREBE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M1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SFIC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FIZ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STRAT.O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BIO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BOB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DIR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SFIC</w:t>
            </w:r>
          </w:p>
        </w:tc>
      </w:tr>
      <w:tr w:rsidR="00BA094D" w:rsidRPr="00CA0739"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X I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DIR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MUR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ED.FIZ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PUR</w:t>
            </w:r>
          </w:p>
        </w:tc>
        <w:tc>
          <w:tcPr>
            <w:tcW w:w="1197" w:type="dxa"/>
          </w:tcPr>
          <w:p w:rsidR="00BA094D" w:rsidRPr="00CA0739" w:rsidRDefault="00BA094D" w:rsidP="0043080B">
            <w:pPr>
              <w:spacing w:after="0" w:line="240" w:lineRule="auto"/>
            </w:pPr>
            <w:r w:rsidRPr="00CA0739">
              <w:t>PSIHO</w:t>
            </w:r>
          </w:p>
          <w:p w:rsidR="00BA094D" w:rsidRPr="00CA0739" w:rsidRDefault="00BA094D" w:rsidP="0043080B">
            <w:pPr>
              <w:spacing w:after="0" w:line="240" w:lineRule="auto"/>
            </w:pPr>
            <w:r w:rsidRPr="00CA0739">
              <w:t>ROM.V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ROM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STAN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BIO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TANA</w:t>
            </w:r>
          </w:p>
          <w:p w:rsidR="00BA094D" w:rsidRPr="00CA0739" w:rsidRDefault="00BA094D" w:rsidP="00CA0739">
            <w:pPr>
              <w:spacing w:after="0" w:line="240" w:lineRule="auto"/>
            </w:pP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CH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TURT</w:t>
            </w:r>
          </w:p>
        </w:tc>
        <w:tc>
          <w:tcPr>
            <w:tcW w:w="1197" w:type="dxa"/>
          </w:tcPr>
          <w:p w:rsidR="00BA094D" w:rsidRPr="00CA0739" w:rsidRDefault="00BA094D" w:rsidP="0043080B">
            <w:pPr>
              <w:spacing w:after="0" w:line="240" w:lineRule="auto"/>
            </w:pPr>
            <w:r w:rsidRPr="00CA0739">
              <w:t>EDA</w:t>
            </w:r>
          </w:p>
          <w:p w:rsidR="00BA094D" w:rsidRPr="00CA0739" w:rsidRDefault="00BA094D" w:rsidP="0043080B">
            <w:pPr>
              <w:spacing w:after="0" w:line="240" w:lineRule="auto"/>
            </w:pPr>
            <w:r w:rsidRPr="00CA0739">
              <w:t>SIC</w:t>
            </w:r>
          </w:p>
        </w:tc>
      </w:tr>
      <w:tr w:rsidR="00BA094D" w:rsidRPr="00CA0739"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X J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FIZ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RAB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M3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IRI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EDA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IOACHI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ROM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IENC</w:t>
            </w:r>
          </w:p>
          <w:p w:rsidR="00BA094D" w:rsidRPr="00CA0739" w:rsidRDefault="00BA094D" w:rsidP="00CA0739">
            <w:pPr>
              <w:spacing w:after="0" w:line="240" w:lineRule="auto"/>
            </w:pP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M1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FLOREA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M1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FLOREA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</w:p>
        </w:tc>
      </w:tr>
      <w:tr w:rsidR="00BA094D" w:rsidRPr="00CA0739"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X K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ROM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POPA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M1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MATI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M3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ISTO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FIZ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RAB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PSIHO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ROM.V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M3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IRI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BIO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TANA</w:t>
            </w:r>
          </w:p>
        </w:tc>
      </w:tr>
      <w:tr w:rsidR="00BA094D" w:rsidRPr="00CA0739"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X L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DIR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MATE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ROM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IACOB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FIZ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RAB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EDA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SIC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MAT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VATA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M1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SANDU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</w:p>
        </w:tc>
      </w:tr>
      <w:tr w:rsidR="00BA094D" w:rsidRPr="00CA0739"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X M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M2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TRUF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FIZ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RAB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IST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BUDA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M1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RISCA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ROM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SMO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MAT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VATA</w:t>
            </w:r>
          </w:p>
        </w:tc>
        <w:tc>
          <w:tcPr>
            <w:tcW w:w="1197" w:type="dxa"/>
          </w:tcPr>
          <w:p w:rsidR="00BA094D" w:rsidRPr="00CA0739" w:rsidRDefault="00BA094D" w:rsidP="00CA0739">
            <w:pPr>
              <w:spacing w:after="0" w:line="240" w:lineRule="auto"/>
            </w:pPr>
            <w:r w:rsidRPr="00CA0739">
              <w:t>M3</w:t>
            </w:r>
          </w:p>
          <w:p w:rsidR="00BA094D" w:rsidRPr="00CA0739" w:rsidRDefault="00BA094D" w:rsidP="00CA0739">
            <w:pPr>
              <w:spacing w:after="0" w:line="240" w:lineRule="auto"/>
            </w:pPr>
            <w:r w:rsidRPr="00CA0739">
              <w:t>FLOREA</w:t>
            </w:r>
          </w:p>
        </w:tc>
      </w:tr>
    </w:tbl>
    <w:p w:rsidR="00BA094D" w:rsidRDefault="00BA094D"/>
    <w:sectPr w:rsidR="00BA094D" w:rsidSect="002B568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5688"/>
    <w:rsid w:val="00126959"/>
    <w:rsid w:val="00177111"/>
    <w:rsid w:val="001B16A5"/>
    <w:rsid w:val="001E4A78"/>
    <w:rsid w:val="00210D8D"/>
    <w:rsid w:val="002B5688"/>
    <w:rsid w:val="003B0208"/>
    <w:rsid w:val="003B7A7D"/>
    <w:rsid w:val="0043080B"/>
    <w:rsid w:val="00437B4E"/>
    <w:rsid w:val="004433F1"/>
    <w:rsid w:val="004735D7"/>
    <w:rsid w:val="00485E1E"/>
    <w:rsid w:val="005D76EC"/>
    <w:rsid w:val="00656462"/>
    <w:rsid w:val="0068214D"/>
    <w:rsid w:val="006B7BB1"/>
    <w:rsid w:val="00737AEC"/>
    <w:rsid w:val="00763587"/>
    <w:rsid w:val="008515C6"/>
    <w:rsid w:val="008A6469"/>
    <w:rsid w:val="00921BD4"/>
    <w:rsid w:val="00947479"/>
    <w:rsid w:val="009B7901"/>
    <w:rsid w:val="00A036B0"/>
    <w:rsid w:val="00A122CB"/>
    <w:rsid w:val="00A82542"/>
    <w:rsid w:val="00AB55D4"/>
    <w:rsid w:val="00AD42A1"/>
    <w:rsid w:val="00B04826"/>
    <w:rsid w:val="00B670BE"/>
    <w:rsid w:val="00BA094D"/>
    <w:rsid w:val="00BA15AE"/>
    <w:rsid w:val="00BA4B43"/>
    <w:rsid w:val="00BF4981"/>
    <w:rsid w:val="00C23484"/>
    <w:rsid w:val="00C36555"/>
    <w:rsid w:val="00C55B85"/>
    <w:rsid w:val="00CA0739"/>
    <w:rsid w:val="00CC22FF"/>
    <w:rsid w:val="00CC3D3F"/>
    <w:rsid w:val="00CE69BF"/>
    <w:rsid w:val="00CF0563"/>
    <w:rsid w:val="00D61962"/>
    <w:rsid w:val="00D95DEB"/>
    <w:rsid w:val="00DC78A6"/>
    <w:rsid w:val="00E13488"/>
    <w:rsid w:val="00E2666C"/>
    <w:rsid w:val="00E66ED2"/>
    <w:rsid w:val="00EF217B"/>
    <w:rsid w:val="00F21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962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B5688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275</TotalTime>
  <Pages>2</Pages>
  <Words>282</Words>
  <Characters>1608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Admin</cp:lastModifiedBy>
  <cp:revision>14</cp:revision>
  <dcterms:created xsi:type="dcterms:W3CDTF">2011-09-25T14:07:00Z</dcterms:created>
  <dcterms:modified xsi:type="dcterms:W3CDTF">2011-10-03T22:19:00Z</dcterms:modified>
</cp:coreProperties>
</file>